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Wolverhampton North East</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Wolverhampton North East</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Wolverhampton North East</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Wolverhampton North East</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Wolverhampton North East</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8.0%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Wolverhampton North East are estimated to have a score of 1-2 on the PGSI (low-risk gambling), whilst </w:t>
      </w:r>
      <w:r w:rsidRPr="00773DF7">
        <w:rPr>
          <w:rFonts w:ascii="Libre Franklin Light" w:hAnsi="Libre Franklin Light" w:cs="Calibri Light"/>
          <w:b/>
          <w:bCs/>
          <w:color w:val="C45911" w:themeColor="accent2" w:themeShade="BF"/>
        </w:rPr>
        <w:t xml:space="preserve">5.0%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4.6%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60.5% </w:t>
      </w:r>
      <w:r w:rsidRPr="004747BF">
        <w:rPr>
          <w:rFonts w:ascii="Libre Franklin Light" w:eastAsia="Times New Roman" w:hAnsi="Libre Franklin Light" w:cs="Calibri Light"/>
        </w:rPr>
        <w:t xml:space="preserve">of those respondents classified as PGSI 8+ in Wolverhampton North East</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Wolverhampton North East is estimated to be </w:t>
      </w:r>
      <w:r w:rsidRPr="00773DF7">
        <w:rPr>
          <w:rFonts w:ascii="Libre Franklin Light" w:eastAsia="Times New Roman" w:hAnsi="Libre Franklin Light" w:cs="Calibri Light"/>
          <w:b/>
          <w:bCs/>
          <w:color w:val="C45911" w:themeColor="accent2" w:themeShade="BF"/>
        </w:rPr>
        <w:t xml:space="preserve">£2,796,754</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Wolverhampton North East</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17.6%</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Wolverhampton North East</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8.0%</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Wolverhampton North East</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5.0%</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Wolverhampton North East</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4.6%</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higher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Wolverhampton North East.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Wolverhampton North East</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Wolverhampton North East.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Wolverhampton North East</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6.2%</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21.7%</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Wolverhampton North East</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similar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60.5%</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Wolverhampton North East.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Wolverhampton North East</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3.6%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20.0%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Wolverhampton North East</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Wolverhampton North East</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55.8%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Wolverhampton North East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Wolverhampton North East</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Wolverhampton North East</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£2,796,754</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Wolverhampton North East</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£45,555</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£942,093</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£67,488</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£18,981</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£34,799</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£1,687,838</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£2,796,754</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Wolverhampton North East</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Wolverhampton North East</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21.2%</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Wolverhampton North East</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24.8%</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Wolverhampton North East</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27.2%</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Wolverhampton North East</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2.1%</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Wolverhampton North East</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57.5%</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Wolverhampton North East</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21.2%</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Wolverhampton North East</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24.8%</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Wolverhampton North East</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higher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27.2%</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Wolverhampton North East</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similar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2.1%</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Wolverhampton North East</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57.5%</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Wolverhampton North East</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8F202478-C8FB-494E-9447-1B96A5B20D5E}"/>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